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6E312" w14:textId="3543AE5A" w:rsidR="00F87802" w:rsidRDefault="00F87802" w:rsidP="00F87802">
      <w:pPr>
        <w:pStyle w:val="NoSpacing"/>
      </w:pPr>
      <w:r>
        <w:rPr>
          <w:u w:val="single"/>
        </w:rPr>
        <w:t>Alan KIRKTON, B.A.</w:t>
      </w:r>
      <w:r>
        <w:t xml:space="preserve">       </w:t>
      </w:r>
      <w:r>
        <w:t>(fl.1</w:t>
      </w:r>
      <w:r>
        <w:t>421-33</w:t>
      </w:r>
      <w:r>
        <w:t>)</w:t>
      </w:r>
    </w:p>
    <w:p w14:paraId="09621CA2" w14:textId="77777777" w:rsidR="00F87802" w:rsidRDefault="00F87802" w:rsidP="00F87802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</w:t>
      </w:r>
      <w:proofErr w:type="spellStart"/>
      <w:r>
        <w:t>Huggate</w:t>
      </w:r>
      <w:proofErr w:type="spellEnd"/>
      <w:r>
        <w:t>, East Riding of Yorkshire.</w:t>
      </w:r>
    </w:p>
    <w:p w14:paraId="13F12655" w14:textId="77777777" w:rsidR="00F87802" w:rsidRDefault="00F87802" w:rsidP="00F87802">
      <w:pPr>
        <w:pStyle w:val="NoSpacing"/>
      </w:pPr>
    </w:p>
    <w:p w14:paraId="25583630" w14:textId="77777777" w:rsidR="00F87802" w:rsidRDefault="00F87802" w:rsidP="00F87802">
      <w:pPr>
        <w:pStyle w:val="NoSpacing"/>
      </w:pPr>
    </w:p>
    <w:p w14:paraId="4423A8D4" w14:textId="5EDFC91F" w:rsidR="00F87802" w:rsidRDefault="00F87802" w:rsidP="00F87802">
      <w:pPr>
        <w:pStyle w:val="NoSpacing"/>
      </w:pPr>
      <w:r>
        <w:tab/>
        <w:t>1</w:t>
      </w:r>
      <w:r>
        <w:t>421</w:t>
      </w:r>
      <w:bookmarkStart w:id="0" w:name="_GoBack"/>
      <w:bookmarkEnd w:id="0"/>
      <w:r>
        <w:tab/>
        <w:t>He became Rector.</w:t>
      </w:r>
    </w:p>
    <w:p w14:paraId="27109B3E" w14:textId="77777777" w:rsidR="00F87802" w:rsidRDefault="00F87802" w:rsidP="00F87802">
      <w:pPr>
        <w:pStyle w:val="NoSpacing"/>
      </w:pPr>
      <w:r>
        <w:tab/>
      </w:r>
      <w:r>
        <w:tab/>
        <w:t>(from information in the church).</w:t>
      </w:r>
    </w:p>
    <w:p w14:paraId="43206547" w14:textId="77777777" w:rsidR="00F87802" w:rsidRDefault="00F87802" w:rsidP="00F87802">
      <w:pPr>
        <w:pStyle w:val="NoSpacing"/>
      </w:pPr>
    </w:p>
    <w:p w14:paraId="4CDA20C5" w14:textId="77777777" w:rsidR="00F87802" w:rsidRDefault="00F87802" w:rsidP="00F87802">
      <w:pPr>
        <w:pStyle w:val="NoSpacing"/>
      </w:pPr>
    </w:p>
    <w:p w14:paraId="67280672" w14:textId="77777777" w:rsidR="00F87802" w:rsidRPr="00AF54B8" w:rsidRDefault="00F87802" w:rsidP="00F87802">
      <w:pPr>
        <w:pStyle w:val="NoSpacing"/>
      </w:pPr>
      <w:r>
        <w:t>4 June 2019</w:t>
      </w:r>
    </w:p>
    <w:p w14:paraId="2770CDC9" w14:textId="434F84CF" w:rsidR="006B2F86" w:rsidRPr="00F87802" w:rsidRDefault="00F87802" w:rsidP="00E71FC3">
      <w:pPr>
        <w:pStyle w:val="NoSpacing"/>
      </w:pPr>
    </w:p>
    <w:sectPr w:rsidR="006B2F86" w:rsidRPr="00F878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9A565" w14:textId="77777777" w:rsidR="00F87802" w:rsidRDefault="00F87802" w:rsidP="00E71FC3">
      <w:pPr>
        <w:spacing w:after="0" w:line="240" w:lineRule="auto"/>
      </w:pPr>
      <w:r>
        <w:separator/>
      </w:r>
    </w:p>
  </w:endnote>
  <w:endnote w:type="continuationSeparator" w:id="0">
    <w:p w14:paraId="3C033949" w14:textId="77777777" w:rsidR="00F87802" w:rsidRDefault="00F878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F6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CFCF8" w14:textId="77777777" w:rsidR="00F87802" w:rsidRDefault="00F87802" w:rsidP="00E71FC3">
      <w:pPr>
        <w:spacing w:after="0" w:line="240" w:lineRule="auto"/>
      </w:pPr>
      <w:r>
        <w:separator/>
      </w:r>
    </w:p>
  </w:footnote>
  <w:footnote w:type="continuationSeparator" w:id="0">
    <w:p w14:paraId="779F12DA" w14:textId="77777777" w:rsidR="00F87802" w:rsidRDefault="00F878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80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D19AB"/>
  <w15:chartTrackingRefBased/>
  <w15:docId w15:val="{01B010DB-BC3E-4835-9545-5524B314D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2019-06-04T18:55:00Z</dcterms:created>
  <dcterms:modified xsi:type="dcterms:W3CDTF">2019-06-04T18:57:00Z</dcterms:modified>
</cp:coreProperties>
</file>